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B419C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lang w:eastAsia="nn-NO"/>
        </w:rPr>
        <w:t> </w:t>
      </w:r>
    </w:p>
    <w:p w14:paraId="41F0C95A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Arial"/>
          <w:sz w:val="20"/>
          <w:szCs w:val="20"/>
          <w:lang w:eastAsia="nn-NO"/>
        </w:rPr>
        <w:t> </w:t>
      </w:r>
    </w:p>
    <w:p w14:paraId="4D6946B4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lang w:eastAsia="nn-NO"/>
        </w:rPr>
        <w:t> </w:t>
      </w:r>
    </w:p>
    <w:p w14:paraId="5ACA4C65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1DE192D7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71CAF4E7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hAnsiTheme="minorHAnsi"/>
          <w:noProof/>
        </w:rPr>
        <w:drawing>
          <wp:inline distT="0" distB="0" distL="0" distR="0" wp14:anchorId="6B06E772" wp14:editId="02E9EAAB">
            <wp:extent cx="1771015" cy="1771015"/>
            <wp:effectExtent l="0" t="0" r="635" b="635"/>
            <wp:docPr id="2" name="Bilde 3" descr="Et bilde som inneholder tekst, Font, design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 bilde som inneholder tekst, Font, design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122247F8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482FA6EC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67237D8E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579497E9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44"/>
          <w:szCs w:val="44"/>
          <w:lang w:eastAsia="nn-NO"/>
        </w:rPr>
        <w:t> </w:t>
      </w:r>
    </w:p>
    <w:p w14:paraId="7A94B1FD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5610"/>
      </w:tblGrid>
      <w:tr w:rsidR="00BF40B5" w:rsidRPr="00DA3AED" w14:paraId="49857AFA" w14:textId="77777777" w:rsidTr="00BF40B5">
        <w:trPr>
          <w:trHeight w:val="270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7D29C7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b/>
                <w:bCs/>
                <w:lang w:eastAsia="nn-NO"/>
              </w:rPr>
              <w:t>Dokument</w:t>
            </w: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 </w:t>
            </w:r>
          </w:p>
        </w:tc>
        <w:tc>
          <w:tcPr>
            <w:tcW w:w="6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87C4E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Vedlegg 9A </w:t>
            </w:r>
          </w:p>
        </w:tc>
      </w:tr>
      <w:tr w:rsidR="00BF40B5" w:rsidRPr="00DA3AED" w14:paraId="58FD98E0" w14:textId="77777777" w:rsidTr="00BF40B5">
        <w:trPr>
          <w:trHeight w:val="270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CB9CF8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b/>
                <w:bCs/>
                <w:lang w:eastAsia="nn-NO"/>
              </w:rPr>
              <w:t>Tittel</w:t>
            </w: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 </w:t>
            </w:r>
          </w:p>
        </w:tc>
        <w:tc>
          <w:tcPr>
            <w:tcW w:w="6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188E5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  <w:t>Førebels framdriftsplan</w:t>
            </w:r>
          </w:p>
        </w:tc>
      </w:tr>
      <w:tr w:rsidR="00BF40B5" w:rsidRPr="00DA3AED" w14:paraId="3ED7CA93" w14:textId="77777777" w:rsidTr="00BF40B5">
        <w:trPr>
          <w:trHeight w:val="270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EA17E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b/>
                <w:bCs/>
                <w:lang w:eastAsia="nn-NO"/>
              </w:rPr>
              <w:t>Kontraktsreferanse</w:t>
            </w: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 </w:t>
            </w:r>
          </w:p>
        </w:tc>
        <w:tc>
          <w:tcPr>
            <w:tcW w:w="6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E629A0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SKYSS/202</w:t>
            </w:r>
            <w:r w:rsidR="00DA3AED">
              <w:rPr>
                <w:rFonts w:asciiTheme="minorHAnsi" w:eastAsia="Times New Roman" w:hAnsiTheme="minorHAnsi" w:cs="Times New Roman"/>
                <w:lang w:eastAsia="nn-NO"/>
              </w:rPr>
              <w:t>6</w:t>
            </w:r>
          </w:p>
        </w:tc>
      </w:tr>
      <w:tr w:rsidR="00BF40B5" w:rsidRPr="00DA3AED" w14:paraId="27877014" w14:textId="77777777" w:rsidTr="00BF40B5">
        <w:trPr>
          <w:trHeight w:val="270"/>
        </w:trPr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832F02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  <w:r w:rsidRPr="00DA3AED">
              <w:rPr>
                <w:rFonts w:asciiTheme="minorHAnsi" w:eastAsia="Times New Roman" w:hAnsiTheme="minorHAnsi" w:cs="Times New Roman"/>
                <w:b/>
                <w:bCs/>
                <w:lang w:eastAsia="nn-NO"/>
              </w:rPr>
              <w:t>Sider</w:t>
            </w:r>
            <w:r w:rsidRPr="00DA3AED">
              <w:rPr>
                <w:rFonts w:asciiTheme="minorHAnsi" w:eastAsia="Times New Roman" w:hAnsiTheme="minorHAnsi" w:cs="Times New Roman"/>
                <w:lang w:eastAsia="nn-NO"/>
              </w:rPr>
              <w:t> </w:t>
            </w:r>
          </w:p>
        </w:tc>
        <w:tc>
          <w:tcPr>
            <w:tcW w:w="6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F561C" w14:textId="77777777" w:rsidR="00BF40B5" w:rsidRPr="00DA3AED" w:rsidRDefault="00BF40B5" w:rsidP="00BF40B5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4"/>
                <w:szCs w:val="24"/>
                <w:lang w:eastAsia="nn-NO"/>
              </w:rPr>
            </w:pPr>
          </w:p>
        </w:tc>
      </w:tr>
    </w:tbl>
    <w:p w14:paraId="11E36524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p w14:paraId="5BABE08E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p w14:paraId="6BD2968D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p w14:paraId="08E69FCE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p w14:paraId="128D49A0" w14:textId="77777777" w:rsidR="00BF40B5" w:rsidRPr="00DA3AED" w:rsidRDefault="00BF40B5" w:rsidP="00BF40B5">
      <w:pPr>
        <w:spacing w:after="0" w:line="240" w:lineRule="auto"/>
        <w:jc w:val="center"/>
        <w:textAlignment w:val="baseline"/>
        <w:rPr>
          <w:rFonts w:asciiTheme="minorHAnsi" w:eastAsia="Times New Roman" w:hAnsiTheme="minorHAnsi" w:cs="Segoe UI"/>
          <w:sz w:val="18"/>
          <w:szCs w:val="18"/>
          <w:lang w:eastAsia="nn-NO"/>
        </w:rPr>
      </w:pPr>
      <w:r w:rsidRPr="00DA3AED">
        <w:rPr>
          <w:rFonts w:asciiTheme="minorHAnsi" w:eastAsia="Times New Roman" w:hAnsiTheme="minorHAnsi" w:cs="Segoe UI"/>
          <w:sz w:val="20"/>
          <w:szCs w:val="20"/>
          <w:lang w:eastAsia="nn-NO"/>
        </w:rPr>
        <w:t> </w:t>
      </w:r>
    </w:p>
    <w:p w14:paraId="514E43E9" w14:textId="77777777" w:rsidR="00BF40B5" w:rsidRPr="00DA3AED" w:rsidRDefault="00BF40B5">
      <w:pPr>
        <w:rPr>
          <w:rFonts w:asciiTheme="minorHAnsi" w:hAnsiTheme="minorHAnsi"/>
        </w:rPr>
      </w:pPr>
      <w:r w:rsidRPr="00DA3AED">
        <w:rPr>
          <w:rFonts w:asciiTheme="minorHAnsi" w:hAnsiTheme="minorHAnsi"/>
        </w:rPr>
        <w:br w:type="page"/>
      </w:r>
    </w:p>
    <w:p w14:paraId="429011BE" w14:textId="77777777" w:rsidR="00BF40B5" w:rsidRPr="00DA3AED" w:rsidRDefault="00BF40B5" w:rsidP="00BF40B5">
      <w:pPr>
        <w:rPr>
          <w:rFonts w:asciiTheme="minorHAnsi" w:hAnsiTheme="minorHAnsi"/>
        </w:rPr>
      </w:pPr>
    </w:p>
    <w:p w14:paraId="2C058688" w14:textId="77777777" w:rsidR="0064643B" w:rsidRPr="00DA3AED" w:rsidRDefault="00BF40B5" w:rsidP="003C417B">
      <w:pPr>
        <w:spacing w:after="0" w:line="240" w:lineRule="auto"/>
        <w:rPr>
          <w:rFonts w:asciiTheme="minorHAnsi" w:hAnsiTheme="minorHAnsi"/>
        </w:rPr>
      </w:pPr>
      <w:r w:rsidRPr="00DA3AED">
        <w:rPr>
          <w:rFonts w:asciiTheme="minorHAnsi" w:hAnsiTheme="minorHAnsi"/>
        </w:rPr>
        <w:t>Tilbydar utarbeidar ei førebels framdriftsplan gjeldande i perioden frå Kontraktinngåing og minimum fram til Oppstarts</w:t>
      </w:r>
      <w:r w:rsidR="00DA3AED">
        <w:rPr>
          <w:rFonts w:asciiTheme="minorHAnsi" w:hAnsiTheme="minorHAnsi"/>
        </w:rPr>
        <w:t>tids</w:t>
      </w:r>
      <w:r w:rsidR="004E0606">
        <w:rPr>
          <w:rFonts w:asciiTheme="minorHAnsi" w:hAnsiTheme="minorHAnsi"/>
        </w:rPr>
        <w:t>dato</w:t>
      </w:r>
      <w:r w:rsidRPr="00DA3AED">
        <w:rPr>
          <w:rFonts w:asciiTheme="minorHAnsi" w:hAnsiTheme="minorHAnsi"/>
        </w:rPr>
        <w:t xml:space="preserve">, jf. Kontraktens </w:t>
      </w:r>
      <w:r w:rsidR="00845AC9">
        <w:rPr>
          <w:rFonts w:asciiTheme="minorHAnsi" w:hAnsiTheme="minorHAnsi"/>
        </w:rPr>
        <w:t>k</w:t>
      </w:r>
      <w:r w:rsidRPr="00DA3AED">
        <w:rPr>
          <w:rFonts w:asciiTheme="minorHAnsi" w:hAnsiTheme="minorHAnsi"/>
        </w:rPr>
        <w:t>apittel 9 punkt 9.2.2.</w:t>
      </w:r>
      <w:r w:rsidR="003C417B">
        <w:rPr>
          <w:rFonts w:asciiTheme="minorHAnsi" w:hAnsiTheme="minorHAnsi"/>
        </w:rPr>
        <w:t xml:space="preserve"> </w:t>
      </w:r>
      <w:r w:rsidR="003C417B">
        <w:rPr>
          <w:rFonts w:eastAsia="Times New Roman" w:cs="Times New Roman"/>
          <w:lang w:eastAsia="nb-NO"/>
        </w:rPr>
        <w:t xml:space="preserve">Viss mogeleg er det ynskjeleg at framdriftsplanen leverast i eit format Oppdragsgjevar kan kopiere tekst frå.  </w:t>
      </w:r>
    </w:p>
    <w:sectPr w:rsidR="0064643B" w:rsidRPr="00DA3AED" w:rsidSect="00E528D4">
      <w:headerReference w:type="default" r:id="rId12"/>
      <w:footerReference w:type="default" r:id="rId13"/>
      <w:pgSz w:w="11906" w:h="16838" w:code="9"/>
      <w:pgMar w:top="851" w:right="1588" w:bottom="130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43E7B" w14:textId="77777777" w:rsidR="00CE3CCC" w:rsidRDefault="00CE3CCC" w:rsidP="0007482F">
      <w:pPr>
        <w:spacing w:after="0" w:line="240" w:lineRule="auto"/>
      </w:pPr>
      <w:r>
        <w:separator/>
      </w:r>
    </w:p>
  </w:endnote>
  <w:endnote w:type="continuationSeparator" w:id="0">
    <w:p w14:paraId="13170B27" w14:textId="77777777" w:rsidR="00CE3CCC" w:rsidRDefault="00CE3CCC" w:rsidP="0007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33566842"/>
      <w:docPartObj>
        <w:docPartGallery w:val="Page Numbers (Bottom of Page)"/>
        <w:docPartUnique/>
      </w:docPartObj>
    </w:sdtPr>
    <w:sdtEndPr/>
    <w:sdtContent>
      <w:p w14:paraId="4F2F8FD7" w14:textId="77777777" w:rsidR="00280D16" w:rsidRDefault="00280D16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6EADFB0D" w14:textId="77777777" w:rsidR="00280D16" w:rsidRDefault="00280D1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43CB5" w14:textId="77777777" w:rsidR="00CE3CCC" w:rsidRDefault="00CE3CCC" w:rsidP="0007482F">
      <w:pPr>
        <w:spacing w:after="0" w:line="240" w:lineRule="auto"/>
      </w:pPr>
      <w:r>
        <w:separator/>
      </w:r>
    </w:p>
  </w:footnote>
  <w:footnote w:type="continuationSeparator" w:id="0">
    <w:p w14:paraId="4E52FB47" w14:textId="77777777" w:rsidR="00CE3CCC" w:rsidRDefault="00CE3CCC" w:rsidP="00074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29F2F" w14:textId="77777777" w:rsidR="00BF7D7D" w:rsidRPr="00A63C5B" w:rsidRDefault="00BF7D7D" w:rsidP="00BF7D7D">
    <w:pPr>
      <w:pStyle w:val="Topptekst"/>
      <w:tabs>
        <w:tab w:val="left" w:pos="1830"/>
        <w:tab w:val="right" w:pos="9809"/>
      </w:tabs>
      <w:ind w:right="-567"/>
      <w:rPr>
        <w:rFonts w:ascii="Arial" w:hAnsi="Arial" w:cs="Arial"/>
        <w:sz w:val="16"/>
        <w:szCs w:val="16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934"/>
      <w:gridCol w:w="3425"/>
      <w:gridCol w:w="2371"/>
    </w:tblGrid>
    <w:tr w:rsidR="00BF7D7D" w:rsidRPr="00DA46B4" w14:paraId="0AE6317D" w14:textId="77777777" w:rsidTr="00E45730">
      <w:trPr>
        <w:trHeight w:val="252"/>
      </w:trPr>
      <w:tc>
        <w:tcPr>
          <w:tcW w:w="9261" w:type="dxa"/>
          <w:gridSpan w:val="3"/>
          <w:shd w:val="clear" w:color="auto" w:fill="auto"/>
        </w:tcPr>
        <w:p w14:paraId="4761B83F" w14:textId="77777777" w:rsidR="00BF7D7D" w:rsidRPr="00DA46B4" w:rsidRDefault="00BF7D7D" w:rsidP="00BF7D7D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DA46B4">
            <w:rPr>
              <w:rFonts w:ascii="Arial" w:hAnsi="Arial" w:cs="Arial"/>
              <w:b/>
              <w:bCs/>
              <w:sz w:val="18"/>
              <w:szCs w:val="18"/>
            </w:rPr>
            <w:t xml:space="preserve">Fil: </w:t>
          </w:r>
          <w:r w:rsidRPr="00DA46B4">
            <w:rPr>
              <w:rFonts w:ascii="Arial" w:hAnsi="Arial" w:cs="Arial"/>
              <w:sz w:val="18"/>
              <w:szCs w:val="18"/>
            </w:rPr>
            <w:t xml:space="preserve">Vedlegg </w:t>
          </w:r>
          <w:r>
            <w:rPr>
              <w:rFonts w:ascii="Arial" w:hAnsi="Arial" w:cs="Arial"/>
              <w:sz w:val="18"/>
              <w:szCs w:val="18"/>
            </w:rPr>
            <w:t>9A Førebels framdriftsplan</w:t>
          </w:r>
        </w:p>
      </w:tc>
    </w:tr>
    <w:tr w:rsidR="00BF7D7D" w:rsidRPr="00A63C5B" w14:paraId="5C353A3D" w14:textId="77777777" w:rsidTr="00E45730">
      <w:trPr>
        <w:trHeight w:val="60"/>
      </w:trPr>
      <w:tc>
        <w:tcPr>
          <w:tcW w:w="3086" w:type="dxa"/>
          <w:vMerge w:val="restart"/>
          <w:shd w:val="clear" w:color="auto" w:fill="auto"/>
        </w:tcPr>
        <w:p w14:paraId="3C0551C4" w14:textId="77777777" w:rsidR="00BF7D7D" w:rsidRPr="00A63C5B" w:rsidRDefault="00BF7D7D" w:rsidP="00BF7D7D">
          <w:pPr>
            <w:pStyle w:val="Topptekst"/>
            <w:tabs>
              <w:tab w:val="center" w:pos="1427"/>
            </w:tabs>
            <w:rPr>
              <w:rFonts w:ascii="Arial" w:hAnsi="Arial" w:cs="Arial"/>
              <w:b/>
              <w:bCs/>
            </w:rPr>
          </w:pPr>
          <w:r w:rsidRPr="00A63C5B">
            <w:rPr>
              <w:rFonts w:ascii="Arial" w:hAnsi="Arial" w:cs="Arial"/>
              <w:noProof/>
            </w:rPr>
            <w:drawing>
              <wp:inline distT="0" distB="0" distL="0" distR="0" wp14:anchorId="2B92C94E" wp14:editId="39417D58">
                <wp:extent cx="836763" cy="836763"/>
                <wp:effectExtent l="0" t="0" r="1905" b="1905"/>
                <wp:docPr id="801110853" name="Bilde 801110853" descr="Et bilde som inneholder tekst, Font, design, logo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Font, design, logo&#10;&#10;Automatisk generert beskrivels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2595" cy="8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shd w:val="clear" w:color="auto" w:fill="FFFFFF" w:themeFill="background1"/>
        </w:tcPr>
        <w:p w14:paraId="331E9F60" w14:textId="77777777" w:rsidR="00BF7D7D" w:rsidRPr="00A63C5B" w:rsidRDefault="00BF7D7D" w:rsidP="00BF7D7D">
          <w:pPr>
            <w:pStyle w:val="Topptekst"/>
            <w:jc w:val="right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490" w:type="dxa"/>
          <w:shd w:val="clear" w:color="auto" w:fill="FFFFFF" w:themeFill="background1"/>
        </w:tcPr>
        <w:p w14:paraId="38D4F12E" w14:textId="77777777" w:rsidR="00BF7D7D" w:rsidRPr="00A63C5B" w:rsidRDefault="00BF7D7D" w:rsidP="00BF7D7D">
          <w:pPr>
            <w:pStyle w:val="Topptekst"/>
            <w:rPr>
              <w:rFonts w:ascii="Arial" w:hAnsi="Arial" w:cs="Arial"/>
              <w:sz w:val="18"/>
              <w:szCs w:val="18"/>
            </w:rPr>
          </w:pPr>
        </w:p>
      </w:tc>
    </w:tr>
    <w:tr w:rsidR="00BF7D7D" w:rsidRPr="00A63C5B" w14:paraId="4E3A6D13" w14:textId="77777777" w:rsidTr="00E45730">
      <w:trPr>
        <w:trHeight w:val="60"/>
      </w:trPr>
      <w:tc>
        <w:tcPr>
          <w:tcW w:w="3086" w:type="dxa"/>
          <w:vMerge/>
        </w:tcPr>
        <w:p w14:paraId="01082FC6" w14:textId="77777777" w:rsidR="00BF7D7D" w:rsidRPr="00A63C5B" w:rsidRDefault="00BF7D7D" w:rsidP="00BF7D7D">
          <w:pPr>
            <w:pStyle w:val="Topptekst"/>
            <w:tabs>
              <w:tab w:val="center" w:pos="1427"/>
            </w:tabs>
            <w:rPr>
              <w:rFonts w:ascii="Arial" w:hAnsi="Arial" w:cs="Arial"/>
              <w:b/>
              <w:bCs/>
            </w:rPr>
          </w:pPr>
        </w:p>
      </w:tc>
      <w:tc>
        <w:tcPr>
          <w:tcW w:w="3685" w:type="dxa"/>
          <w:shd w:val="clear" w:color="auto" w:fill="FFFFFF" w:themeFill="background1"/>
        </w:tcPr>
        <w:p w14:paraId="321D6AD7" w14:textId="77777777" w:rsidR="00BF7D7D" w:rsidRPr="00A63C5B" w:rsidRDefault="00BF7D7D" w:rsidP="00BF7D7D">
          <w:pPr>
            <w:pStyle w:val="Topptekst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A63C5B">
            <w:rPr>
              <w:rFonts w:ascii="Arial" w:hAnsi="Arial" w:cs="Arial"/>
              <w:b/>
              <w:sz w:val="18"/>
              <w:szCs w:val="18"/>
            </w:rPr>
            <w:t>Kontrakt:</w:t>
          </w:r>
        </w:p>
      </w:tc>
      <w:tc>
        <w:tcPr>
          <w:tcW w:w="2490" w:type="dxa"/>
          <w:shd w:val="clear" w:color="auto" w:fill="FFFFFF" w:themeFill="background1"/>
        </w:tcPr>
        <w:p w14:paraId="2D987E85" w14:textId="77777777" w:rsidR="00BF7D7D" w:rsidRPr="00A63C5B" w:rsidRDefault="00BF7D7D" w:rsidP="00BF7D7D">
          <w:pPr>
            <w:pStyle w:val="Topptekst"/>
            <w:rPr>
              <w:rFonts w:ascii="Arial" w:hAnsi="Arial" w:cs="Arial"/>
              <w:sz w:val="18"/>
              <w:szCs w:val="18"/>
            </w:rPr>
          </w:pPr>
          <w:r w:rsidRPr="022EF1B2">
            <w:rPr>
              <w:rFonts w:ascii="Arial" w:hAnsi="Arial" w:cs="Arial"/>
              <w:sz w:val="18"/>
              <w:szCs w:val="18"/>
            </w:rPr>
            <w:t>SKYSS/2026</w:t>
          </w:r>
        </w:p>
      </w:tc>
    </w:tr>
    <w:tr w:rsidR="00BF7D7D" w:rsidRPr="00A63C5B" w14:paraId="6F143CE3" w14:textId="77777777" w:rsidTr="00E45730">
      <w:trPr>
        <w:trHeight w:val="252"/>
      </w:trPr>
      <w:tc>
        <w:tcPr>
          <w:tcW w:w="3086" w:type="dxa"/>
          <w:vMerge/>
        </w:tcPr>
        <w:p w14:paraId="32774F4D" w14:textId="77777777" w:rsidR="00BF7D7D" w:rsidRPr="00A63C5B" w:rsidRDefault="00BF7D7D" w:rsidP="00BF7D7D">
          <w:pPr>
            <w:pStyle w:val="Topptekst"/>
            <w:tabs>
              <w:tab w:val="clear" w:pos="4536"/>
              <w:tab w:val="clear" w:pos="9072"/>
              <w:tab w:val="center" w:pos="1427"/>
            </w:tabs>
            <w:rPr>
              <w:rFonts w:ascii="Arial" w:hAnsi="Arial" w:cs="Arial"/>
              <w:b/>
              <w:bCs/>
            </w:rPr>
          </w:pPr>
        </w:p>
      </w:tc>
      <w:tc>
        <w:tcPr>
          <w:tcW w:w="3685" w:type="dxa"/>
          <w:shd w:val="clear" w:color="auto" w:fill="FFFFFF" w:themeFill="background1"/>
        </w:tcPr>
        <w:p w14:paraId="262A1397" w14:textId="77777777" w:rsidR="00BF7D7D" w:rsidRPr="00A63C5B" w:rsidRDefault="00BF7D7D" w:rsidP="00BF7D7D">
          <w:pPr>
            <w:pStyle w:val="Topptekst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A63C5B">
            <w:rPr>
              <w:rFonts w:ascii="Arial" w:hAnsi="Arial" w:cs="Arial"/>
              <w:b/>
              <w:sz w:val="18"/>
              <w:szCs w:val="18"/>
            </w:rPr>
            <w:t>Side:</w:t>
          </w:r>
        </w:p>
      </w:tc>
      <w:tc>
        <w:tcPr>
          <w:tcW w:w="2490" w:type="dxa"/>
          <w:shd w:val="clear" w:color="auto" w:fill="FFFFFF" w:themeFill="background1"/>
        </w:tcPr>
        <w:p w14:paraId="373E60CC" w14:textId="77777777" w:rsidR="00BF7D7D" w:rsidRPr="00A63C5B" w:rsidRDefault="00BF7D7D" w:rsidP="00BF7D7D">
          <w:pPr>
            <w:pStyle w:val="Topptekst"/>
            <w:rPr>
              <w:rFonts w:ascii="Arial" w:hAnsi="Arial" w:cs="Arial"/>
              <w:bCs/>
              <w:sz w:val="18"/>
              <w:szCs w:val="18"/>
            </w:rPr>
          </w:pP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begin"/>
          </w:r>
          <w:r w:rsidRPr="00A63C5B">
            <w:rPr>
              <w:rFonts w:ascii="Arial" w:hAnsi="Arial" w:cs="Arial"/>
              <w:bCs/>
              <w:sz w:val="18"/>
              <w:szCs w:val="18"/>
            </w:rPr>
            <w:instrText>PAGE</w:instrText>
          </w: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Cs/>
              <w:sz w:val="18"/>
              <w:szCs w:val="18"/>
            </w:rPr>
            <w:t>1</w:t>
          </w: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end"/>
          </w:r>
          <w:r w:rsidRPr="00A63C5B">
            <w:rPr>
              <w:rFonts w:ascii="Arial" w:hAnsi="Arial" w:cs="Arial"/>
              <w:sz w:val="18"/>
              <w:szCs w:val="18"/>
            </w:rPr>
            <w:t xml:space="preserve"> av </w:t>
          </w: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begin"/>
          </w:r>
          <w:r w:rsidRPr="00A63C5B">
            <w:rPr>
              <w:rFonts w:ascii="Arial" w:hAnsi="Arial" w:cs="Arial"/>
              <w:bCs/>
              <w:sz w:val="18"/>
              <w:szCs w:val="18"/>
            </w:rPr>
            <w:instrText>NUMPAGES</w:instrText>
          </w: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Cs/>
              <w:sz w:val="18"/>
              <w:szCs w:val="18"/>
            </w:rPr>
            <w:t>2</w:t>
          </w:r>
          <w:r w:rsidRPr="00A63C5B">
            <w:rPr>
              <w:rFonts w:ascii="Arial" w:hAnsi="Arial" w:cs="Arial"/>
              <w:bCs/>
              <w:sz w:val="18"/>
              <w:szCs w:val="18"/>
            </w:rPr>
            <w:fldChar w:fldCharType="end"/>
          </w:r>
        </w:p>
      </w:tc>
    </w:tr>
    <w:tr w:rsidR="00BF7D7D" w:rsidRPr="00A63C5B" w14:paraId="065EEADF" w14:textId="77777777" w:rsidTr="00E45730">
      <w:trPr>
        <w:trHeight w:val="524"/>
      </w:trPr>
      <w:tc>
        <w:tcPr>
          <w:tcW w:w="3086" w:type="dxa"/>
          <w:vMerge/>
        </w:tcPr>
        <w:p w14:paraId="7670B4F1" w14:textId="77777777" w:rsidR="00BF7D7D" w:rsidRPr="00A63C5B" w:rsidRDefault="00BF7D7D" w:rsidP="00BF7D7D">
          <w:pPr>
            <w:pStyle w:val="Topptekst"/>
            <w:tabs>
              <w:tab w:val="clear" w:pos="4536"/>
              <w:tab w:val="clear" w:pos="9072"/>
              <w:tab w:val="center" w:pos="1427"/>
            </w:tabs>
            <w:rPr>
              <w:rFonts w:ascii="Arial" w:hAnsi="Arial" w:cs="Arial"/>
              <w:b/>
              <w:bCs/>
            </w:rPr>
          </w:pPr>
        </w:p>
      </w:tc>
      <w:tc>
        <w:tcPr>
          <w:tcW w:w="3685" w:type="dxa"/>
          <w:shd w:val="clear" w:color="auto" w:fill="auto"/>
        </w:tcPr>
        <w:p w14:paraId="5CDA71B8" w14:textId="77777777" w:rsidR="00BF7D7D" w:rsidRPr="00A63C5B" w:rsidRDefault="00BF7D7D" w:rsidP="00BF7D7D">
          <w:pPr>
            <w:pStyle w:val="Topptekst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A63C5B">
            <w:rPr>
              <w:rFonts w:ascii="Arial" w:hAnsi="Arial" w:cs="Arial"/>
              <w:b/>
              <w:sz w:val="18"/>
              <w:szCs w:val="18"/>
            </w:rPr>
            <w:t>Dato:</w:t>
          </w:r>
        </w:p>
        <w:p w14:paraId="43497689" w14:textId="77777777" w:rsidR="00BF7D7D" w:rsidRPr="00A63C5B" w:rsidRDefault="00BF7D7D" w:rsidP="00BF7D7D">
          <w:pPr>
            <w:jc w:val="center"/>
            <w:rPr>
              <w:rFonts w:ascii="Arial" w:hAnsi="Arial" w:cs="Arial"/>
            </w:rPr>
          </w:pPr>
        </w:p>
      </w:tc>
      <w:tc>
        <w:tcPr>
          <w:tcW w:w="2490" w:type="dxa"/>
          <w:shd w:val="clear" w:color="auto" w:fill="auto"/>
        </w:tcPr>
        <w:p w14:paraId="745545AD" w14:textId="77777777" w:rsidR="00BF7D7D" w:rsidRPr="00A63C5B" w:rsidRDefault="00BF7D7D" w:rsidP="00BF7D7D">
          <w:pPr>
            <w:spacing w:after="0"/>
          </w:pPr>
          <w:r w:rsidRPr="022EF1B2">
            <w:rPr>
              <w:rFonts w:ascii="Arial" w:hAnsi="Arial" w:cs="Arial"/>
              <w:sz w:val="18"/>
              <w:szCs w:val="18"/>
            </w:rPr>
            <w:t>0</w:t>
          </w:r>
          <w:r w:rsidR="00845AC9">
            <w:rPr>
              <w:rFonts w:ascii="Arial" w:hAnsi="Arial" w:cs="Arial"/>
              <w:sz w:val="18"/>
              <w:szCs w:val="18"/>
            </w:rPr>
            <w:t>6</w:t>
          </w:r>
          <w:r w:rsidRPr="022EF1B2">
            <w:rPr>
              <w:rFonts w:ascii="Arial" w:hAnsi="Arial" w:cs="Arial"/>
              <w:sz w:val="18"/>
              <w:szCs w:val="18"/>
            </w:rPr>
            <w:t>.09.2024</w:t>
          </w:r>
        </w:p>
      </w:tc>
    </w:tr>
  </w:tbl>
  <w:p w14:paraId="02652B95" w14:textId="77777777" w:rsidR="00BF7D7D" w:rsidRDefault="00BF7D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5424293">
    <w:abstractNumId w:val="0"/>
  </w:num>
  <w:num w:numId="2" w16cid:durableId="1033655552">
    <w:abstractNumId w:val="1"/>
  </w:num>
  <w:num w:numId="3" w16cid:durableId="404840656">
    <w:abstractNumId w:val="2"/>
  </w:num>
  <w:num w:numId="4" w16cid:durableId="1737245295">
    <w:abstractNumId w:val="4"/>
  </w:num>
  <w:num w:numId="5" w16cid:durableId="549919227">
    <w:abstractNumId w:val="5"/>
  </w:num>
  <w:num w:numId="6" w16cid:durableId="2110156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CCC"/>
    <w:rsid w:val="0007482F"/>
    <w:rsid w:val="00085E9D"/>
    <w:rsid w:val="00280D16"/>
    <w:rsid w:val="0037281D"/>
    <w:rsid w:val="003C417B"/>
    <w:rsid w:val="00400CC8"/>
    <w:rsid w:val="00435442"/>
    <w:rsid w:val="004E0606"/>
    <w:rsid w:val="00501AA3"/>
    <w:rsid w:val="005156AE"/>
    <w:rsid w:val="0058147D"/>
    <w:rsid w:val="0064643B"/>
    <w:rsid w:val="00654C61"/>
    <w:rsid w:val="007165BD"/>
    <w:rsid w:val="007243CC"/>
    <w:rsid w:val="00811A24"/>
    <w:rsid w:val="00845AC9"/>
    <w:rsid w:val="00891918"/>
    <w:rsid w:val="008F68EB"/>
    <w:rsid w:val="00960DEB"/>
    <w:rsid w:val="009936F2"/>
    <w:rsid w:val="00AB3355"/>
    <w:rsid w:val="00BF40B5"/>
    <w:rsid w:val="00BF7D7D"/>
    <w:rsid w:val="00C62C43"/>
    <w:rsid w:val="00CE3CCC"/>
    <w:rsid w:val="00D102EE"/>
    <w:rsid w:val="00D5619A"/>
    <w:rsid w:val="00DA3AED"/>
    <w:rsid w:val="00DC62E4"/>
    <w:rsid w:val="00E528D4"/>
    <w:rsid w:val="00E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BE3A"/>
  <w15:chartTrackingRefBased/>
  <w15:docId w15:val="{F4B8C31C-E4E2-408E-84E7-711B83BE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81D"/>
    <w:rPr>
      <w:rFonts w:ascii="Roboto" w:hAnsi="Robot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eastAsiaTheme="majorEastAsia" w:hAnsi="Roboto Slab SemiBold" w:cstheme="majorBidi"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 w:after="0"/>
      <w:outlineLvl w:val="2"/>
    </w:pPr>
    <w:rPr>
      <w:rFonts w:ascii="Roboto Slab" w:eastAsiaTheme="majorEastAsia" w:hAnsi="Roboto Slab" w:cstheme="majorBidi"/>
      <w:color w:val="2C2A29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 w:after="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cPr>
      <w:shd w:val="clear" w:color="auto" w:fill="E8F8FB" w:themeFill="accent4" w:themeFillTint="33"/>
    </w:tcPr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Revisjon">
    <w:name w:val="Revision"/>
    <w:hidden/>
    <w:uiPriority w:val="99"/>
    <w:semiHidden/>
    <w:rsid w:val="004E0606"/>
    <w:pPr>
      <w:spacing w:after="0" w:line="240" w:lineRule="auto"/>
    </w:pPr>
    <w:rPr>
      <w:rFonts w:ascii="Roboto" w:hAnsi="Robo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0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47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6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1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2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0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33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8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65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5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fre2\Downloads\Vedlegg%209A%20F&#248;rebels%20framdriftsplan%20(ferdig).dotx" TargetMode="External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Times New Roman"/>
      </a:majorFont>
      <a:minorFont>
        <a:latin typeface="Roboto"/>
        <a:ea typeface="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B17F-3B78-4C56-A98F-5FE6C37D0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F27EE3-C13B-4FE2-BD41-7D84B1DDC2A0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customXml/itemProps3.xml><?xml version="1.0" encoding="utf-8"?>
<ds:datastoreItem xmlns:ds="http://schemas.openxmlformats.org/officeDocument/2006/customXml" ds:itemID="{E685A545-EE83-4850-8581-610D8CC35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9A Førebels framdriftsplan (ferdig).dotx</Template>
  <TotalTime>1</TotalTime>
  <Pages>2</Pages>
  <Words>65</Words>
  <Characters>348</Characters>
  <Application>Microsoft Office Word</Application>
  <DocSecurity>0</DocSecurity>
  <Lines>2</Lines>
  <Paragraphs>1</Paragraphs>
  <ScaleCrop>false</ScaleCrop>
  <Company>Vestland fylkeskommune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Jannike Fredin</dc:creator>
  <cp:keywords/>
  <dc:description/>
  <cp:lastModifiedBy>Jannike Fredin</cp:lastModifiedBy>
  <cp:revision>1</cp:revision>
  <dcterms:created xsi:type="dcterms:W3CDTF">2024-09-05T17:57:00Z</dcterms:created>
  <dcterms:modified xsi:type="dcterms:W3CDTF">2024-09-05T17:58:00Z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